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2594"/>
        <w:gridCol w:w="7448"/>
        <w:gridCol w:w="1578"/>
        <w:gridCol w:w="307"/>
        <w:gridCol w:w="1274"/>
        <w:gridCol w:w="1585"/>
      </w:tblGrid>
      <w:tr w:rsidR="00CA254C" w:rsidTr="00CA254C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54C" w:rsidRDefault="00CA254C" w:rsidP="006468DE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54C" w:rsidRDefault="00CA254C" w:rsidP="006468DE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54C" w:rsidRDefault="00CA254C" w:rsidP="006468DE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54C" w:rsidRDefault="00CA254C" w:rsidP="006468DE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254C" w:rsidRDefault="00CA254C" w:rsidP="006468DE">
            <w:r>
              <w:t>Приложение 1</w:t>
            </w:r>
          </w:p>
        </w:tc>
      </w:tr>
      <w:tr w:rsidR="00CA254C" w:rsidTr="00CA254C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54C" w:rsidRDefault="00CA254C" w:rsidP="006468DE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54C" w:rsidRDefault="00CA254C" w:rsidP="006468DE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54C" w:rsidRDefault="00CA254C" w:rsidP="006468DE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54C" w:rsidRDefault="00CA254C" w:rsidP="006468DE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254C" w:rsidRDefault="00CA254C" w:rsidP="006468DE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CA254C" w:rsidTr="00CA254C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54C" w:rsidRDefault="00CA254C" w:rsidP="006468DE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54C" w:rsidRDefault="00CA254C" w:rsidP="006468DE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54C" w:rsidRDefault="00CA254C" w:rsidP="006468DE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54C" w:rsidRDefault="00CA254C" w:rsidP="006468DE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254C" w:rsidRDefault="00DB3C53" w:rsidP="00DB3C53">
            <w:r>
              <w:t>от 28.05.2020</w:t>
            </w:r>
            <w:r w:rsidR="00CA254C" w:rsidRPr="00DB3C53">
              <w:t xml:space="preserve"> </w:t>
            </w:r>
            <w:r>
              <w:t>№ 67-533</w:t>
            </w:r>
            <w:r w:rsidR="00CA254C">
              <w:t xml:space="preserve">    </w:t>
            </w:r>
          </w:p>
        </w:tc>
      </w:tr>
      <w:tr w:rsidR="00CA254C" w:rsidTr="00CA254C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54C" w:rsidRDefault="00CA254C" w:rsidP="006468DE">
            <w:r>
              <w:t xml:space="preserve">  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54C" w:rsidRDefault="00CA254C" w:rsidP="006468DE">
            <w:pPr>
              <w:jc w:val="right"/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54C" w:rsidRDefault="00CA254C" w:rsidP="006468DE">
            <w:pPr>
              <w:jc w:val="right"/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54C" w:rsidRDefault="00CA254C" w:rsidP="006468DE">
            <w:pPr>
              <w:jc w:val="right"/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54C" w:rsidRDefault="00CA254C" w:rsidP="006468DE">
            <w:pPr>
              <w:jc w:val="right"/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54C" w:rsidRDefault="00CA254C" w:rsidP="006468DE">
            <w:pPr>
              <w:jc w:val="right"/>
            </w:pPr>
          </w:p>
        </w:tc>
      </w:tr>
      <w:tr w:rsidR="00CA254C" w:rsidTr="00CA254C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254C" w:rsidRDefault="00CA254C" w:rsidP="006468DE">
            <w:pPr>
              <w:jc w:val="center"/>
            </w:pPr>
            <w:r>
              <w:t>Поступление доходов в бюджет муниципального образования «Город Саратов»</w:t>
            </w:r>
            <w:r>
              <w:br/>
              <w:t>на 2020 год и на плановый период 2021 и 2022 годов</w:t>
            </w:r>
          </w:p>
        </w:tc>
      </w:tr>
      <w:tr w:rsidR="00CA254C" w:rsidTr="00CA254C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254C" w:rsidRDefault="00CA254C" w:rsidP="006468DE">
            <w:pPr>
              <w:jc w:val="center"/>
            </w:pPr>
            <w:r>
              <w:t xml:space="preserve">  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254C" w:rsidRDefault="00CA254C" w:rsidP="006468DE">
            <w:pPr>
              <w:jc w:val="center"/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254C" w:rsidRDefault="00CA254C" w:rsidP="006468DE">
            <w:pPr>
              <w:jc w:val="center"/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254C" w:rsidRDefault="00CA254C" w:rsidP="006468DE">
            <w:pPr>
              <w:jc w:val="center"/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254C" w:rsidRDefault="00CA254C" w:rsidP="006468DE">
            <w:pPr>
              <w:jc w:val="center"/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254C" w:rsidRDefault="00CA254C" w:rsidP="006468DE">
            <w:pPr>
              <w:jc w:val="center"/>
            </w:pPr>
          </w:p>
        </w:tc>
      </w:tr>
      <w:tr w:rsidR="00CA254C" w:rsidTr="00CA254C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54C" w:rsidRDefault="00CA254C" w:rsidP="006468DE">
            <w:r>
              <w:t xml:space="preserve">  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54C" w:rsidRDefault="00CA254C" w:rsidP="006468DE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54C" w:rsidRDefault="00CA254C" w:rsidP="006468DE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54C" w:rsidRDefault="00CA254C" w:rsidP="006468DE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54C" w:rsidRDefault="00CA254C" w:rsidP="006468DE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тыс. руб.</w:t>
            </w:r>
          </w:p>
        </w:tc>
      </w:tr>
      <w:tr w:rsidR="00CA254C" w:rsidTr="00CA254C">
        <w:trPr>
          <w:cantSplit/>
          <w:trHeight w:val="285"/>
        </w:trPr>
        <w:tc>
          <w:tcPr>
            <w:tcW w:w="2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54C" w:rsidRDefault="00CA254C" w:rsidP="006468DE">
            <w:pPr>
              <w:jc w:val="center"/>
            </w:pPr>
            <w:r>
              <w:t>Код</w:t>
            </w:r>
          </w:p>
        </w:tc>
        <w:tc>
          <w:tcPr>
            <w:tcW w:w="744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254C" w:rsidRDefault="00CA254C" w:rsidP="006468DE">
            <w:pPr>
              <w:jc w:val="center"/>
            </w:pPr>
            <w:r>
              <w:t>Наименование</w:t>
            </w: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254C" w:rsidRDefault="00CA254C" w:rsidP="006468DE">
            <w:pPr>
              <w:jc w:val="center"/>
            </w:pPr>
            <w:r>
              <w:t>2020 год</w:t>
            </w:r>
          </w:p>
        </w:tc>
        <w:tc>
          <w:tcPr>
            <w:tcW w:w="15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54C" w:rsidRDefault="00CA254C" w:rsidP="006468DE">
            <w:pPr>
              <w:jc w:val="center"/>
            </w:pPr>
            <w:r>
              <w:t>2021 год</w:t>
            </w:r>
          </w:p>
        </w:tc>
        <w:tc>
          <w:tcPr>
            <w:tcW w:w="15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54C" w:rsidRDefault="00CA254C" w:rsidP="006468DE">
            <w:pPr>
              <w:jc w:val="center"/>
            </w:pPr>
            <w:r>
              <w:t>2022 год</w:t>
            </w:r>
          </w:p>
        </w:tc>
      </w:tr>
      <w:tr w:rsidR="00CA254C" w:rsidTr="00CA254C">
        <w:trPr>
          <w:cantSplit/>
          <w:trHeight w:val="285"/>
        </w:trPr>
        <w:tc>
          <w:tcPr>
            <w:tcW w:w="25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54C" w:rsidRDefault="00CA254C" w:rsidP="006468DE"/>
        </w:tc>
        <w:tc>
          <w:tcPr>
            <w:tcW w:w="7448" w:type="dxa"/>
            <w:vMerge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CA254C" w:rsidRDefault="00CA254C" w:rsidP="006468DE"/>
        </w:tc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254C" w:rsidRDefault="00CA254C" w:rsidP="006468DE"/>
        </w:tc>
        <w:tc>
          <w:tcPr>
            <w:tcW w:w="158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54C" w:rsidRDefault="00CA254C" w:rsidP="006468DE"/>
        </w:tc>
        <w:tc>
          <w:tcPr>
            <w:tcW w:w="1585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54C" w:rsidRDefault="00CA254C" w:rsidP="006468DE"/>
        </w:tc>
      </w:tr>
    </w:tbl>
    <w:p w:rsidR="00CA254C" w:rsidRPr="00CA254C" w:rsidRDefault="00CA254C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94"/>
        <w:gridCol w:w="7448"/>
        <w:gridCol w:w="1578"/>
        <w:gridCol w:w="307"/>
        <w:gridCol w:w="1274"/>
        <w:gridCol w:w="1585"/>
      </w:tblGrid>
      <w:tr w:rsidR="00CA254C" w:rsidTr="00CA254C">
        <w:trPr>
          <w:cantSplit/>
          <w:tblHeader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A254C" w:rsidRDefault="00CA254C" w:rsidP="006468DE">
            <w:pPr>
              <w:jc w:val="center"/>
            </w:pPr>
            <w:r>
              <w:t>1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A254C" w:rsidRDefault="00CA254C" w:rsidP="006468DE">
            <w:pPr>
              <w:jc w:val="center"/>
            </w:pPr>
            <w:r>
              <w:t>2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A254C" w:rsidRDefault="00CA254C" w:rsidP="006468DE">
            <w:pPr>
              <w:jc w:val="center"/>
            </w:pPr>
            <w:r>
              <w:t>3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A254C" w:rsidRDefault="00CA254C" w:rsidP="006468DE">
            <w:pPr>
              <w:jc w:val="center"/>
            </w:pPr>
            <w:r>
              <w:t>4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A254C" w:rsidRDefault="00CA254C" w:rsidP="006468DE">
            <w:pPr>
              <w:jc w:val="center"/>
            </w:pPr>
            <w:r>
              <w:t>5</w:t>
            </w:r>
          </w:p>
        </w:tc>
      </w:tr>
      <w:tr w:rsidR="00CA254C" w:rsidTr="00CA254C">
        <w:trPr>
          <w:cantSplit/>
        </w:trPr>
        <w:tc>
          <w:tcPr>
            <w:tcW w:w="259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CA254C" w:rsidRDefault="00CA254C" w:rsidP="006468DE">
            <w:pPr>
              <w:jc w:val="center"/>
            </w:pPr>
            <w:r>
              <w:t xml:space="preserve">1 00 00000 00 0000 000 </w:t>
            </w:r>
          </w:p>
        </w:tc>
        <w:tc>
          <w:tcPr>
            <w:tcW w:w="744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CA254C" w:rsidRDefault="00CA254C" w:rsidP="006468DE">
            <w:r>
              <w:t>НАЛОГОВЫЕ И НЕНАЛОГОВЫЕ ДОХОДЫ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7 321 614,7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7 373 016,7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7 669 102,1</w:t>
            </w:r>
          </w:p>
        </w:tc>
      </w:tr>
      <w:tr w:rsidR="00CA254C" w:rsidTr="00CA254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A254C" w:rsidRDefault="00CA254C" w:rsidP="006468DE">
            <w:pPr>
              <w:jc w:val="center"/>
            </w:pPr>
            <w:r>
              <w:t xml:space="preserve">1 01 00000 00 0000 000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CA254C" w:rsidRDefault="00CA254C" w:rsidP="006468DE">
            <w:r>
              <w:t>НАЛОГИ НА ПРИБЫЛЬ, ДОХОДЫ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4 867 244,0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5 207 951,0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5 572 508,0</w:t>
            </w:r>
          </w:p>
        </w:tc>
      </w:tr>
      <w:tr w:rsidR="00CA254C" w:rsidTr="00CA254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A254C" w:rsidRDefault="00CA254C" w:rsidP="006468DE">
            <w:pPr>
              <w:jc w:val="center"/>
            </w:pPr>
            <w:r>
              <w:t xml:space="preserve">1 01 02000 01 0000 110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CA254C" w:rsidRDefault="00CA254C" w:rsidP="006468DE">
            <w:r>
              <w:t>Налог на доходы физических лиц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4 867 244,0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5 207 951,0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5 572 508,0</w:t>
            </w:r>
          </w:p>
        </w:tc>
      </w:tr>
      <w:tr w:rsidR="00CA254C" w:rsidTr="00CA254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A254C" w:rsidRDefault="00CA254C" w:rsidP="006468DE">
            <w:pPr>
              <w:jc w:val="center"/>
            </w:pPr>
            <w:r>
              <w:t xml:space="preserve">1 03 00000 00 0000 000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CA254C" w:rsidRDefault="00CA254C" w:rsidP="006468DE"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49 648,4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48 116,3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48 116,3</w:t>
            </w:r>
          </w:p>
        </w:tc>
      </w:tr>
      <w:tr w:rsidR="00CA254C" w:rsidTr="00CA254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A254C" w:rsidRDefault="00CA254C" w:rsidP="006468DE">
            <w:pPr>
              <w:jc w:val="center"/>
            </w:pPr>
            <w:r>
              <w:t xml:space="preserve">1 03 02000 01 0000 110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CA254C" w:rsidRDefault="00CA254C" w:rsidP="006468DE"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49 648,4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48 116,3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48 116,3</w:t>
            </w:r>
          </w:p>
        </w:tc>
      </w:tr>
      <w:tr w:rsidR="00CA254C" w:rsidTr="00CA254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A254C" w:rsidRDefault="00CA254C" w:rsidP="006468DE">
            <w:pPr>
              <w:jc w:val="center"/>
            </w:pPr>
            <w:r>
              <w:t xml:space="preserve">1 05 00000 00 0000 000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CA254C" w:rsidRDefault="00CA254C" w:rsidP="006468DE">
            <w:r>
              <w:t>НАЛОГИ НА СОВОКУПНЫЙ ДОХОД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496 431,7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173 825,0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48 224,0</w:t>
            </w:r>
          </w:p>
        </w:tc>
      </w:tr>
      <w:tr w:rsidR="00CA254C" w:rsidTr="00CA254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A254C" w:rsidRDefault="00CA254C" w:rsidP="006468DE">
            <w:pPr>
              <w:jc w:val="center"/>
            </w:pPr>
            <w:r>
              <w:t xml:space="preserve">1 05 02000 02 0000 110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CA254C" w:rsidRDefault="00CA254C" w:rsidP="006468DE">
            <w:r>
              <w:t>Единый налог на вмененный доход для отдельных видов деятельности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451 592,7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127 308,0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 </w:t>
            </w:r>
          </w:p>
        </w:tc>
      </w:tr>
      <w:tr w:rsidR="00CA254C" w:rsidTr="00CA254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A254C" w:rsidRDefault="00CA254C" w:rsidP="006468DE">
            <w:pPr>
              <w:jc w:val="center"/>
            </w:pPr>
            <w:r>
              <w:t xml:space="preserve">1 05 03000 01 0000 110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CA254C" w:rsidRDefault="00CA254C" w:rsidP="006468DE">
            <w:r>
              <w:t>Единый сельскохозяйственный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10 578,0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10 974,0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11 377,0</w:t>
            </w:r>
          </w:p>
        </w:tc>
      </w:tr>
      <w:tr w:rsidR="00CA254C" w:rsidTr="00CA254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A254C" w:rsidRDefault="00CA254C" w:rsidP="006468DE">
            <w:pPr>
              <w:jc w:val="center"/>
            </w:pPr>
            <w:r>
              <w:t xml:space="preserve">1 05 04010 02 0000 110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CA254C" w:rsidRDefault="00CA254C" w:rsidP="006468DE">
            <w: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34 261,0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35 543,0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36 847,0</w:t>
            </w:r>
          </w:p>
        </w:tc>
      </w:tr>
      <w:tr w:rsidR="00CA254C" w:rsidTr="00CA254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A254C" w:rsidRDefault="00CA254C" w:rsidP="006468DE">
            <w:pPr>
              <w:jc w:val="center"/>
            </w:pPr>
            <w:r>
              <w:t xml:space="preserve">1 06 00000 00 0000 000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CA254C" w:rsidRDefault="00CA254C" w:rsidP="006468DE">
            <w:r>
              <w:t>НАЛОГИ НА ИМУЩЕСТВО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974 354,0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1 074 214,0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1 127 364,0</w:t>
            </w:r>
          </w:p>
        </w:tc>
      </w:tr>
      <w:tr w:rsidR="00CA254C" w:rsidTr="00CA254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A254C" w:rsidRDefault="00CA254C" w:rsidP="006468DE">
            <w:pPr>
              <w:jc w:val="center"/>
            </w:pPr>
            <w:r>
              <w:t xml:space="preserve">1 06 01020 04 0000 110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CA254C" w:rsidRDefault="00CA254C" w:rsidP="006468DE">
            <w:r>
              <w:t>Налог на имущество физических лиц, взимаемый по 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615 829,0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714 300,0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766 036,0</w:t>
            </w:r>
          </w:p>
        </w:tc>
      </w:tr>
      <w:tr w:rsidR="00CA254C" w:rsidTr="00CA254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A254C" w:rsidRDefault="00CA254C" w:rsidP="006468DE">
            <w:pPr>
              <w:jc w:val="center"/>
            </w:pPr>
            <w:r>
              <w:t xml:space="preserve">1 06 06000 00 0000 110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CA254C" w:rsidRDefault="00CA254C" w:rsidP="006468DE">
            <w:r>
              <w:t>Земельный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358 525,0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359 914,0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361 328,0</w:t>
            </w:r>
          </w:p>
        </w:tc>
      </w:tr>
      <w:tr w:rsidR="00CA254C" w:rsidTr="00CA254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A254C" w:rsidRDefault="00CA254C" w:rsidP="006468DE">
            <w:pPr>
              <w:jc w:val="center"/>
            </w:pPr>
            <w:r>
              <w:t xml:space="preserve">1 08 00000 00 0000 000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CA254C" w:rsidRDefault="00CA254C" w:rsidP="006468DE">
            <w:r>
              <w:t>ГОСУДАРСТВЕННАЯ ПОШЛИНА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192 813,0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199 647,0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207 103,0</w:t>
            </w:r>
          </w:p>
        </w:tc>
      </w:tr>
      <w:tr w:rsidR="00CA254C" w:rsidTr="00CA254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A254C" w:rsidRDefault="00CA254C" w:rsidP="006468DE">
            <w:pPr>
              <w:jc w:val="center"/>
            </w:pPr>
            <w:r>
              <w:t xml:space="preserve">1 11 00000 00 0000 000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CA254C" w:rsidRDefault="00CA254C" w:rsidP="006468DE"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591 400,3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572 379,5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568 899,4</w:t>
            </w:r>
          </w:p>
        </w:tc>
      </w:tr>
      <w:tr w:rsidR="00CA254C" w:rsidTr="00CA254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A254C" w:rsidRDefault="00CA254C" w:rsidP="006468DE">
            <w:pPr>
              <w:jc w:val="center"/>
            </w:pPr>
            <w:r>
              <w:lastRenderedPageBreak/>
              <w:t xml:space="preserve">1 11 05000 00 0000 120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CA254C" w:rsidRDefault="00CA254C" w:rsidP="006468DE">
            <w: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454 751,3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467 309,3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467 309,3</w:t>
            </w:r>
          </w:p>
        </w:tc>
      </w:tr>
      <w:tr w:rsidR="00CA254C" w:rsidTr="00CA254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A254C" w:rsidRDefault="00CA254C" w:rsidP="006468DE">
            <w:pPr>
              <w:jc w:val="center"/>
            </w:pPr>
            <w:r>
              <w:t xml:space="preserve">1 11 05012 04 0000 120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CA254C" w:rsidRDefault="00CA254C" w:rsidP="006468DE"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385 000,0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400 000,0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400 000,0</w:t>
            </w:r>
          </w:p>
        </w:tc>
      </w:tr>
      <w:tr w:rsidR="00CA254C" w:rsidTr="00CA254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A254C" w:rsidRDefault="00CA254C" w:rsidP="006468DE">
            <w:pPr>
              <w:jc w:val="center"/>
            </w:pPr>
            <w:r>
              <w:t xml:space="preserve">1 11 05024 04 0000 120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CA254C" w:rsidRDefault="00CA254C" w:rsidP="006468DE"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7 200,0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7 200,0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7 200,0</w:t>
            </w:r>
          </w:p>
        </w:tc>
      </w:tr>
      <w:tr w:rsidR="00CA254C" w:rsidTr="00CA254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A254C" w:rsidRDefault="00CA254C" w:rsidP="006468DE">
            <w:pPr>
              <w:jc w:val="center"/>
            </w:pPr>
            <w:r>
              <w:t xml:space="preserve">1 11 05034 04 0000 120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CA254C" w:rsidRDefault="00CA254C" w:rsidP="006468DE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109,3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109,3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109,3</w:t>
            </w:r>
          </w:p>
        </w:tc>
      </w:tr>
      <w:tr w:rsidR="00CA254C" w:rsidTr="00CA254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A254C" w:rsidRDefault="00CA254C" w:rsidP="006468DE">
            <w:pPr>
              <w:jc w:val="center"/>
            </w:pPr>
            <w:r>
              <w:t xml:space="preserve">1 11 05074 04 0000 120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CA254C" w:rsidRDefault="00CA254C" w:rsidP="006468DE"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62 442,0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60 000,0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60 000,0</w:t>
            </w:r>
          </w:p>
        </w:tc>
      </w:tr>
      <w:tr w:rsidR="00CA254C" w:rsidTr="00CA254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A254C" w:rsidRDefault="00CA254C" w:rsidP="006468DE">
            <w:pPr>
              <w:jc w:val="center"/>
            </w:pPr>
            <w:r>
              <w:t xml:space="preserve">1 11 07014 04 0000 120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CA254C" w:rsidRDefault="00CA254C" w:rsidP="006468DE"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23 184,0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3 026,0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1 915,0</w:t>
            </w:r>
          </w:p>
        </w:tc>
      </w:tr>
      <w:tr w:rsidR="00CA254C" w:rsidTr="00CA254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A254C" w:rsidRDefault="00CA254C" w:rsidP="006468DE">
            <w:pPr>
              <w:jc w:val="center"/>
            </w:pPr>
            <w:r>
              <w:t xml:space="preserve">1 11 09044 04 0000 120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CA254C" w:rsidRDefault="00CA254C" w:rsidP="006468DE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113 465,0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102 044,2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99 675,1</w:t>
            </w:r>
          </w:p>
        </w:tc>
      </w:tr>
      <w:tr w:rsidR="00CA254C" w:rsidTr="00CA254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A254C" w:rsidRDefault="00CA254C" w:rsidP="006468DE">
            <w:pPr>
              <w:jc w:val="center"/>
            </w:pPr>
            <w:r>
              <w:t xml:space="preserve">1 12 00000 00 0000 000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CA254C" w:rsidRDefault="00CA254C" w:rsidP="006468DE">
            <w:r>
              <w:t>ПЛАТЕЖИ ПРИ ПОЛЬЗОВАНИИ ПРИРОДНЫМИ РЕСУРСАМИ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36 000,0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36 000,0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36 000,0</w:t>
            </w:r>
          </w:p>
        </w:tc>
      </w:tr>
      <w:tr w:rsidR="00CA254C" w:rsidTr="00CA254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A254C" w:rsidRDefault="00CA254C" w:rsidP="006468DE">
            <w:pPr>
              <w:jc w:val="center"/>
            </w:pPr>
            <w:r>
              <w:t xml:space="preserve">1 12 01000 01 0000 120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CA254C" w:rsidRDefault="00CA254C" w:rsidP="006468DE">
            <w:r>
              <w:t>Плата за негативное воздействие на окружающую среду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36 000,0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36 000,0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36 000,0</w:t>
            </w:r>
          </w:p>
        </w:tc>
      </w:tr>
      <w:tr w:rsidR="00CA254C" w:rsidTr="00CA254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A254C" w:rsidRDefault="00CA254C" w:rsidP="006468DE">
            <w:pPr>
              <w:jc w:val="center"/>
            </w:pPr>
            <w:r>
              <w:t xml:space="preserve">1 13 00000 00 0000 000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CA254C" w:rsidRDefault="00CA254C" w:rsidP="006468DE">
            <w:r>
              <w:t>ДОХОДЫ ОТ ОКАЗАНИЯ ПЛАТНЫХ УСЛУГ И КОМПЕНСАЦИИ ЗАТРАТ ГОСУДАРСТВА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30 372,1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753,8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777,3</w:t>
            </w:r>
          </w:p>
        </w:tc>
      </w:tr>
      <w:tr w:rsidR="00CA254C" w:rsidTr="00CA254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A254C" w:rsidRDefault="00CA254C" w:rsidP="006468DE">
            <w:pPr>
              <w:jc w:val="center"/>
            </w:pPr>
            <w:r>
              <w:lastRenderedPageBreak/>
              <w:t xml:space="preserve">1 13 02064 04 0000 130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CA254C" w:rsidRDefault="00CA254C" w:rsidP="006468DE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734,1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753,8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777,3</w:t>
            </w:r>
          </w:p>
        </w:tc>
      </w:tr>
      <w:tr w:rsidR="00CA254C" w:rsidTr="00CA254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A254C" w:rsidRDefault="00CA254C" w:rsidP="006468DE">
            <w:pPr>
              <w:jc w:val="center"/>
            </w:pPr>
            <w:r>
              <w:t xml:space="preserve">1 13 02994 04 0000 130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CA254C" w:rsidRDefault="00CA254C" w:rsidP="006468DE">
            <w:r>
              <w:t xml:space="preserve">Прочие доходы от компенсации затрат  бюджетов городских округов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29 638,0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 </w:t>
            </w:r>
          </w:p>
        </w:tc>
      </w:tr>
      <w:tr w:rsidR="00CA254C" w:rsidTr="00CA254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A254C" w:rsidRDefault="00CA254C" w:rsidP="006468DE">
            <w:pPr>
              <w:jc w:val="center"/>
            </w:pPr>
            <w:r>
              <w:t xml:space="preserve">1 14 00000 00 0000 000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CA254C" w:rsidRDefault="00CA254C" w:rsidP="006468DE">
            <w:r>
              <w:t>ДОХОДЫ ОТ ПРОДАЖИ МАТЕРИАЛЬНЫХ И НЕМАТЕРИАЛЬНЫХ АКТИВОВ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65 800,0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57 250,0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57 250,0</w:t>
            </w:r>
          </w:p>
        </w:tc>
      </w:tr>
      <w:tr w:rsidR="00CA254C" w:rsidTr="00CA254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A254C" w:rsidRDefault="00CA254C" w:rsidP="006468DE">
            <w:pPr>
              <w:jc w:val="center"/>
            </w:pPr>
            <w:r>
              <w:t xml:space="preserve">1 14 02040 04 0000 410 </w:t>
            </w:r>
          </w:p>
        </w:tc>
        <w:tc>
          <w:tcPr>
            <w:tcW w:w="7448" w:type="dxa"/>
            <w:shd w:val="clear" w:color="auto" w:fill="auto"/>
            <w:hideMark/>
          </w:tcPr>
          <w:p w:rsidR="00CA254C" w:rsidRDefault="00CA254C" w:rsidP="006468DE">
            <w: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20 200,0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15 100,0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15 100,0</w:t>
            </w:r>
          </w:p>
        </w:tc>
      </w:tr>
      <w:tr w:rsidR="00CA254C" w:rsidTr="00CA254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A254C" w:rsidRDefault="00CA254C" w:rsidP="006468DE">
            <w:pPr>
              <w:jc w:val="center"/>
            </w:pPr>
            <w:r>
              <w:t xml:space="preserve">1 14 06012 04 0000 430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CA254C" w:rsidRDefault="00CA254C" w:rsidP="006468DE"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40 000,0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40 000,0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40 000,0</w:t>
            </w:r>
          </w:p>
        </w:tc>
      </w:tr>
      <w:tr w:rsidR="00CA254C" w:rsidTr="00CA254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A254C" w:rsidRDefault="00CA254C" w:rsidP="006468DE">
            <w:pPr>
              <w:jc w:val="center"/>
            </w:pPr>
            <w:r>
              <w:t xml:space="preserve">1 14 06024 04 0000 430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CA254C" w:rsidRDefault="00CA254C" w:rsidP="006468DE">
            <w: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3 600,0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150,0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150,0</w:t>
            </w:r>
          </w:p>
        </w:tc>
      </w:tr>
      <w:tr w:rsidR="00CA254C" w:rsidTr="00CA254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A254C" w:rsidRDefault="00CA254C" w:rsidP="006468DE">
            <w:pPr>
              <w:jc w:val="center"/>
            </w:pPr>
            <w:r>
              <w:t xml:space="preserve">1 14 06312 04 0000 430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CA254C" w:rsidRDefault="00CA254C" w:rsidP="006468DE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2 000,0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2 000,0</w:t>
            </w:r>
          </w:p>
        </w:tc>
      </w:tr>
      <w:tr w:rsidR="00CA254C" w:rsidTr="00CA254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A254C" w:rsidRDefault="00CA254C" w:rsidP="006468DE">
            <w:pPr>
              <w:jc w:val="center"/>
            </w:pPr>
            <w:r>
              <w:t xml:space="preserve">1 16 00000 00 0000 000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CA254C" w:rsidRDefault="00CA254C" w:rsidP="006468DE">
            <w:r>
              <w:t>ШТРАФЫ, САНКЦИИ, ВОЗМЕЩЕНИЕ УЩЕРБА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17 551,2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2 880,1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2 860,1</w:t>
            </w:r>
          </w:p>
        </w:tc>
      </w:tr>
      <w:tr w:rsidR="00CA254C" w:rsidTr="00CA254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A254C" w:rsidRDefault="00CA254C" w:rsidP="006468DE">
            <w:pPr>
              <w:jc w:val="center"/>
            </w:pPr>
            <w:r>
              <w:t xml:space="preserve">2 00 00000 00 0000 000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CA254C" w:rsidRDefault="00CA254C" w:rsidP="006468DE">
            <w:r>
              <w:t>БЕЗВОЗМЕЗДНЫЕ ПОСТУПЛЕНИЯ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12 452 300,3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10 184 145,1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9 337 963,1</w:t>
            </w:r>
          </w:p>
        </w:tc>
      </w:tr>
      <w:tr w:rsidR="00CA254C" w:rsidTr="00CA254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A254C" w:rsidRDefault="00CA254C" w:rsidP="006468DE">
            <w:pPr>
              <w:jc w:val="center"/>
            </w:pPr>
            <w:r>
              <w:t xml:space="preserve">2 02 00000 00 0000 000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CA254C" w:rsidRDefault="00CA254C" w:rsidP="006468DE"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12 464 714,8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10 184 145,1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9 337 963,1</w:t>
            </w:r>
          </w:p>
        </w:tc>
      </w:tr>
      <w:tr w:rsidR="00CA254C" w:rsidTr="00CA254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A254C" w:rsidRDefault="00CA254C" w:rsidP="006468DE">
            <w:pPr>
              <w:jc w:val="center"/>
            </w:pPr>
            <w:r>
              <w:t xml:space="preserve">2 02 10000 00 0000 150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A254C" w:rsidRDefault="00CA254C" w:rsidP="006468DE">
            <w:r>
              <w:t xml:space="preserve">Дотации бюджетам бюджетной системы Российской Федерации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39 454,9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 </w:t>
            </w:r>
          </w:p>
        </w:tc>
      </w:tr>
      <w:tr w:rsidR="00CA254C" w:rsidTr="00CA254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A254C" w:rsidRDefault="00CA254C" w:rsidP="006468DE">
            <w:pPr>
              <w:jc w:val="center"/>
            </w:pPr>
            <w:r>
              <w:t xml:space="preserve">2 02 19999 04 0000 150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A254C" w:rsidRDefault="00CA254C" w:rsidP="006468DE">
            <w:r>
              <w:t>Прочие дотации бюджетам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39 454,9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 </w:t>
            </w:r>
          </w:p>
        </w:tc>
      </w:tr>
      <w:tr w:rsidR="00CA254C" w:rsidTr="00CA254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A254C" w:rsidRDefault="00CA254C" w:rsidP="006468DE">
            <w:pPr>
              <w:jc w:val="center"/>
            </w:pPr>
            <w:r>
              <w:t xml:space="preserve">2 02 20000 00 0000 150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A254C" w:rsidRDefault="00CA254C" w:rsidP="006468DE">
            <w:r>
              <w:t xml:space="preserve">Субсидии бюджетам бюджетной системы Российской Федерации (межбюджетные субсидии)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5 005 882,3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3 061 591,9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1 816 124,2</w:t>
            </w:r>
          </w:p>
        </w:tc>
      </w:tr>
      <w:tr w:rsidR="00CA254C" w:rsidTr="00CA254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A254C" w:rsidRDefault="00CA254C" w:rsidP="006468DE">
            <w:pPr>
              <w:jc w:val="center"/>
            </w:pPr>
            <w:r>
              <w:lastRenderedPageBreak/>
              <w:t xml:space="preserve">2 02 20299 04 0000 150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A254C" w:rsidRDefault="00CA254C" w:rsidP="006468DE">
            <w: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572 295,3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221 981,8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 </w:t>
            </w:r>
          </w:p>
        </w:tc>
      </w:tr>
      <w:tr w:rsidR="00CA254C" w:rsidTr="00CA254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A254C" w:rsidRDefault="00CA254C" w:rsidP="006468DE">
            <w:pPr>
              <w:jc w:val="center"/>
            </w:pPr>
            <w:r>
              <w:t xml:space="preserve">2 02 25027 04 0000 150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A254C" w:rsidRDefault="00CA254C" w:rsidP="006468DE">
            <w:r>
              <w:t>Субсидии бюджетам городских округов на реализацию мероприятий государственной программы Российской Федерации "Доступная среда"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1 546,5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 </w:t>
            </w:r>
          </w:p>
        </w:tc>
      </w:tr>
      <w:tr w:rsidR="00CA254C" w:rsidTr="00CA254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A254C" w:rsidRDefault="00CA254C" w:rsidP="006468DE">
            <w:pPr>
              <w:jc w:val="center"/>
            </w:pPr>
            <w:r>
              <w:t xml:space="preserve">2 02 25210 04 0000 150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A254C" w:rsidRDefault="00CA254C" w:rsidP="006468DE">
            <w:r>
              <w:t>Субсидии бюджетам городских округов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187 511,3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60 872,8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 </w:t>
            </w:r>
          </w:p>
        </w:tc>
      </w:tr>
      <w:tr w:rsidR="00CA254C" w:rsidTr="00CA254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A254C" w:rsidRDefault="00CA254C" w:rsidP="006468DE">
            <w:pPr>
              <w:jc w:val="center"/>
            </w:pPr>
            <w:r>
              <w:t xml:space="preserve">2 02 25232 04 0000 150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A254C" w:rsidRDefault="00CA254C" w:rsidP="006468DE">
            <w: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324 081,2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1 053 661,5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 </w:t>
            </w:r>
          </w:p>
        </w:tc>
      </w:tr>
      <w:tr w:rsidR="00CA254C" w:rsidTr="00CA254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A254C" w:rsidRDefault="00CA254C" w:rsidP="006468DE">
            <w:pPr>
              <w:jc w:val="center"/>
            </w:pPr>
            <w:r>
              <w:t xml:space="preserve">2 02 25239 04 0000 150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A254C" w:rsidRDefault="00CA254C" w:rsidP="006468DE">
            <w:r>
              <w:t>Субсидии бюджетам городских округов на модернизацию инфраструктуры общего образования в отдельных субъектах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418 483,7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 </w:t>
            </w:r>
          </w:p>
        </w:tc>
      </w:tr>
      <w:tr w:rsidR="00CA254C" w:rsidTr="00CA254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A254C" w:rsidRDefault="00CA254C" w:rsidP="006468DE">
            <w:pPr>
              <w:jc w:val="center"/>
            </w:pPr>
            <w:r>
              <w:t xml:space="preserve">2 02 25299 04 0000 150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A254C" w:rsidRDefault="00CA254C" w:rsidP="006468DE">
            <w:r>
              <w:t>Субсидии бюджетам городских округов на софинансирование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1 511,2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 </w:t>
            </w:r>
          </w:p>
        </w:tc>
      </w:tr>
      <w:tr w:rsidR="00CA254C" w:rsidTr="00CA254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A254C" w:rsidRDefault="00CA254C" w:rsidP="006468DE">
            <w:pPr>
              <w:jc w:val="center"/>
            </w:pPr>
            <w:r>
              <w:t xml:space="preserve">2 02 25304 04 0000 150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A254C" w:rsidRDefault="00CA254C" w:rsidP="006468DE">
            <w: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135 683,8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 </w:t>
            </w:r>
          </w:p>
        </w:tc>
      </w:tr>
      <w:tr w:rsidR="00CA254C" w:rsidTr="00CA254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A254C" w:rsidRDefault="00CA254C" w:rsidP="006468DE">
            <w:pPr>
              <w:jc w:val="center"/>
            </w:pPr>
            <w:r>
              <w:t xml:space="preserve">2 02 25306 04 0000 150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A254C" w:rsidRDefault="00CA254C" w:rsidP="006468DE">
            <w:r>
              <w:t>Субсидии бюджетам городских округов на софинансирование расходных обязательств субъектов Российской Федерации, возникающих при реализации мероприятий по модернизации региональных и муниципальных детских школ искусств по видам искусств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5 866,9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 </w:t>
            </w:r>
          </w:p>
        </w:tc>
      </w:tr>
      <w:tr w:rsidR="00CA254C" w:rsidTr="00CA254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A254C" w:rsidRDefault="00CA254C" w:rsidP="006468DE">
            <w:pPr>
              <w:jc w:val="center"/>
            </w:pPr>
            <w:r>
              <w:lastRenderedPageBreak/>
              <w:t xml:space="preserve">2 02 25497 04 0000 150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A254C" w:rsidRDefault="00CA254C" w:rsidP="006468DE">
            <w: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8 162,1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 </w:t>
            </w:r>
          </w:p>
        </w:tc>
      </w:tr>
      <w:tr w:rsidR="00CA254C" w:rsidTr="00CA254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A254C" w:rsidRDefault="00CA254C" w:rsidP="006468DE">
            <w:pPr>
              <w:jc w:val="center"/>
            </w:pPr>
            <w:r>
              <w:t xml:space="preserve">2 02 25555 04 0000 150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A254C" w:rsidRDefault="00CA254C" w:rsidP="006468DE">
            <w: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323 944,5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 </w:t>
            </w:r>
          </w:p>
        </w:tc>
      </w:tr>
      <w:tr w:rsidR="00CA254C" w:rsidTr="00CA254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A254C" w:rsidRDefault="00CA254C" w:rsidP="006468DE">
            <w:pPr>
              <w:jc w:val="center"/>
            </w:pPr>
            <w:r>
              <w:t xml:space="preserve">2 02 29001 04 0000 150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A254C" w:rsidRDefault="00CA254C" w:rsidP="006468DE">
            <w:r>
              <w:t>Субсидии бюджетам городских округов за счет средств резервного фонда Правительства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863 836,8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 </w:t>
            </w:r>
          </w:p>
        </w:tc>
      </w:tr>
      <w:tr w:rsidR="00CA254C" w:rsidTr="00CA254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A254C" w:rsidRDefault="00CA254C" w:rsidP="006468DE">
            <w:pPr>
              <w:jc w:val="center"/>
            </w:pPr>
            <w:r>
              <w:t xml:space="preserve">2 02 29999 04 0070 150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A254C" w:rsidRDefault="00CA254C" w:rsidP="006468DE">
            <w: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реализации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747 610,0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963 421,2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999 900,0</w:t>
            </w:r>
          </w:p>
        </w:tc>
      </w:tr>
      <w:tr w:rsidR="00CA254C" w:rsidTr="00CA254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A254C" w:rsidRDefault="00CA254C" w:rsidP="006468DE">
            <w:pPr>
              <w:jc w:val="center"/>
            </w:pPr>
            <w:r>
              <w:t xml:space="preserve">2 02 29999 04 0072 150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A254C" w:rsidRDefault="00CA254C" w:rsidP="006468DE">
            <w:r>
              <w:t>Субсидии бюджетам городских округов области на реализацию мероприятий по содействию созданию новых мест в общеобразовательных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407 416,6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407 416,6</w:t>
            </w:r>
          </w:p>
        </w:tc>
      </w:tr>
      <w:tr w:rsidR="00CA254C" w:rsidTr="00CA254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A254C" w:rsidRDefault="00CA254C" w:rsidP="006468DE">
            <w:pPr>
              <w:jc w:val="center"/>
            </w:pPr>
            <w:r>
              <w:t xml:space="preserve">2 02 29999 04 0075 150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A254C" w:rsidRDefault="00CA254C" w:rsidP="006468DE">
            <w:r>
              <w:t xml:space="preserve">Субсидии бюджетам городских округов области на обеспечение повышения оплаты труда некоторых категорий работников муниципальных учреждений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170 107,6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170 107,6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170 107,6</w:t>
            </w:r>
          </w:p>
        </w:tc>
      </w:tr>
      <w:tr w:rsidR="00CA254C" w:rsidTr="00CA254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A254C" w:rsidRDefault="00CA254C" w:rsidP="006468DE">
            <w:pPr>
              <w:jc w:val="center"/>
            </w:pPr>
            <w:r>
              <w:t xml:space="preserve">2 02 29999 04 0078 150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A254C" w:rsidRDefault="00CA254C" w:rsidP="006468DE">
            <w:r>
              <w:t>Cубсидии бюджетам  городских округов области на сохранение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182 424,6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184 130,4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238 700,0</w:t>
            </w:r>
          </w:p>
        </w:tc>
      </w:tr>
      <w:tr w:rsidR="00CA254C" w:rsidTr="00CA254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A254C" w:rsidRDefault="00CA254C" w:rsidP="006468DE">
            <w:pPr>
              <w:jc w:val="center"/>
            </w:pPr>
            <w:r>
              <w:t xml:space="preserve">2 02 29999 04 0082 150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A254C" w:rsidRDefault="00CA254C" w:rsidP="006468DE">
            <w:r>
              <w:t>Субсидии бюджетам городских округов области на обеспечение капитального ремонта, ремонта и содержания автомобильных дорог общего пользования местного значения городских округов области за счет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813 000,0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 </w:t>
            </w:r>
          </w:p>
        </w:tc>
      </w:tr>
      <w:tr w:rsidR="00CA254C" w:rsidTr="00CA254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A254C" w:rsidRDefault="00CA254C" w:rsidP="006468DE">
            <w:pPr>
              <w:jc w:val="center"/>
            </w:pPr>
            <w:r>
              <w:t xml:space="preserve">2 02 29999 04 0083 150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A254C" w:rsidRDefault="00CA254C" w:rsidP="006468DE">
            <w:r>
              <w:t>Субсидии бюджетам городских округов области на достижение целевых показателей, предусматривающих развитие и увеличение пропускной способности сети автомобильных дорог общего пользования местного значения, за счёт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187 000,0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 </w:t>
            </w:r>
          </w:p>
        </w:tc>
      </w:tr>
      <w:tr w:rsidR="00CA254C" w:rsidTr="00CA254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A254C" w:rsidRDefault="00CA254C" w:rsidP="006468DE">
            <w:pPr>
              <w:jc w:val="center"/>
            </w:pPr>
            <w:r>
              <w:t xml:space="preserve">2 02 29999 04 0086 150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A254C" w:rsidRDefault="00CA254C" w:rsidP="006468DE">
            <w:r>
              <w:t>Субсидии бюджетам городских округов области на 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62 442,0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 </w:t>
            </w:r>
          </w:p>
        </w:tc>
      </w:tr>
      <w:tr w:rsidR="00CA254C" w:rsidTr="00CA254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A254C" w:rsidRDefault="00CA254C" w:rsidP="006468DE">
            <w:pPr>
              <w:jc w:val="center"/>
            </w:pPr>
            <w:r>
              <w:lastRenderedPageBreak/>
              <w:t xml:space="preserve">2 02 29999 04 0101 150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A254C" w:rsidRDefault="00CA254C" w:rsidP="006468DE">
            <w:r>
              <w:t>Cубсидии бюджетам городских округов области на обеспечение жильем молодых семей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374,8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 </w:t>
            </w:r>
          </w:p>
        </w:tc>
      </w:tr>
      <w:tr w:rsidR="00CA254C" w:rsidTr="00CA254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A254C" w:rsidRDefault="00CA254C" w:rsidP="006468DE">
            <w:pPr>
              <w:jc w:val="center"/>
            </w:pPr>
            <w:r>
              <w:t xml:space="preserve">2 02 30000 00 0000 150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A254C" w:rsidRDefault="00CA254C" w:rsidP="006468DE">
            <w:r>
              <w:t xml:space="preserve">Субвенции бюджетам бюджетной системы Российской Федерации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6 138 871,8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6 899 874,4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7 361 838,9</w:t>
            </w:r>
          </w:p>
        </w:tc>
      </w:tr>
      <w:tr w:rsidR="00CA254C" w:rsidTr="00CA254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A254C" w:rsidRDefault="00CA254C" w:rsidP="006468DE">
            <w:pPr>
              <w:jc w:val="center"/>
            </w:pPr>
            <w:r>
              <w:t xml:space="preserve">2 02 30021 04 0000 150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A254C" w:rsidRDefault="00CA254C" w:rsidP="006468DE">
            <w:r>
              <w:t>Субвенции бюджетам городских округов на ежемесячное денежное вознаграждение за классное руководство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83 566,4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308 934,6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313 020,0</w:t>
            </w:r>
          </w:p>
        </w:tc>
      </w:tr>
      <w:tr w:rsidR="00CA254C" w:rsidTr="00CA254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A254C" w:rsidRDefault="00CA254C" w:rsidP="006468DE">
            <w:pPr>
              <w:jc w:val="center"/>
            </w:pPr>
            <w:r>
              <w:t xml:space="preserve">2 02 30024 04 0001 150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A254C" w:rsidRDefault="00CA254C" w:rsidP="006468DE">
            <w: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3 422 228,8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3 994 005,3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4 350 623,3</w:t>
            </w:r>
          </w:p>
        </w:tc>
      </w:tr>
      <w:tr w:rsidR="00CA254C" w:rsidTr="00CA254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A254C" w:rsidRDefault="00CA254C" w:rsidP="006468DE">
            <w:pPr>
              <w:jc w:val="center"/>
            </w:pPr>
            <w:r>
              <w:t xml:space="preserve">2 02 30024 04 0003 150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A254C" w:rsidRDefault="00CA254C" w:rsidP="006468DE">
            <w:r>
              <w:t>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6 316,1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6 316,1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6 316,1</w:t>
            </w:r>
          </w:p>
        </w:tc>
      </w:tr>
      <w:tr w:rsidR="00CA254C" w:rsidTr="00CA254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A254C" w:rsidRDefault="00CA254C" w:rsidP="006468DE">
            <w:pPr>
              <w:jc w:val="center"/>
            </w:pPr>
            <w:r>
              <w:t xml:space="preserve">2 02 30024 04 0004 150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A254C" w:rsidRDefault="00CA254C" w:rsidP="006468DE">
            <w:r>
              <w:t>Cубвенции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2 807,2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2 807,2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2 807,2</w:t>
            </w:r>
          </w:p>
        </w:tc>
      </w:tr>
      <w:tr w:rsidR="00CA254C" w:rsidTr="00CA254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A254C" w:rsidRDefault="00CA254C" w:rsidP="006468DE">
            <w:pPr>
              <w:jc w:val="center"/>
            </w:pPr>
            <w:r>
              <w:t xml:space="preserve">2 02 30024 04 0008 150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A254C" w:rsidRDefault="00CA254C" w:rsidP="006468DE">
            <w:r>
              <w:t>Cубвенции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2 105,4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2 105,4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2 105,4</w:t>
            </w:r>
          </w:p>
        </w:tc>
      </w:tr>
      <w:tr w:rsidR="00CA254C" w:rsidTr="00CA254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A254C" w:rsidRDefault="00CA254C" w:rsidP="006468DE">
            <w:pPr>
              <w:jc w:val="center"/>
            </w:pPr>
            <w:r>
              <w:t xml:space="preserve">2 02 30024 04 0009 150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A254C" w:rsidRDefault="00CA254C" w:rsidP="006468DE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25 615,3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25 615,3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25 615,3</w:t>
            </w:r>
          </w:p>
        </w:tc>
      </w:tr>
      <w:tr w:rsidR="00CA254C" w:rsidTr="00CA254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A254C" w:rsidRDefault="00CA254C" w:rsidP="006468DE">
            <w:pPr>
              <w:jc w:val="center"/>
            </w:pPr>
            <w:r>
              <w:lastRenderedPageBreak/>
              <w:t xml:space="preserve">2 02 30024 04 0010 150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A254C" w:rsidRDefault="00CA254C" w:rsidP="006468DE">
            <w:r>
              <w:t>Cубвенции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24 211,8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24 211,8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24 211,8</w:t>
            </w:r>
          </w:p>
        </w:tc>
      </w:tr>
      <w:tr w:rsidR="00CA254C" w:rsidTr="00CA254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A254C" w:rsidRDefault="00CA254C" w:rsidP="006468DE">
            <w:pPr>
              <w:jc w:val="center"/>
            </w:pPr>
            <w:r>
              <w:t xml:space="preserve">2 02 30024 04 0011 150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A254C" w:rsidRDefault="00CA254C" w:rsidP="006468DE">
            <w:r>
              <w:t xml:space="preserve">Cубвенции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2 807,2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2 807,2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2 807,2</w:t>
            </w:r>
          </w:p>
        </w:tc>
      </w:tr>
      <w:tr w:rsidR="00CA254C" w:rsidTr="00CA254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A254C" w:rsidRDefault="00CA254C" w:rsidP="006468DE">
            <w:pPr>
              <w:jc w:val="center"/>
            </w:pPr>
            <w:r>
              <w:t xml:space="preserve">2 02 30024 04 0012 150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A254C" w:rsidRDefault="00CA254C" w:rsidP="006468DE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9 687,4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9 901,1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10 156,4</w:t>
            </w:r>
          </w:p>
        </w:tc>
      </w:tr>
      <w:tr w:rsidR="00CA254C" w:rsidTr="00CA254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A254C" w:rsidRDefault="00CA254C" w:rsidP="006468DE">
            <w:pPr>
              <w:jc w:val="center"/>
            </w:pPr>
            <w:r>
              <w:t xml:space="preserve">2 02 30024 04 0014 150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A254C" w:rsidRDefault="00CA254C" w:rsidP="006468DE">
            <w: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299 100,9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299 100,9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299 100,9</w:t>
            </w:r>
          </w:p>
        </w:tc>
      </w:tr>
      <w:tr w:rsidR="00CA254C" w:rsidTr="00CA254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A254C" w:rsidRDefault="00CA254C" w:rsidP="006468DE">
            <w:pPr>
              <w:jc w:val="center"/>
            </w:pPr>
            <w:r>
              <w:t xml:space="preserve">2 02 30024 04 0015 150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A254C" w:rsidRDefault="00CA254C" w:rsidP="006468DE">
            <w:r>
              <w:t>Cубвенции бюджетам городских округов области на 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1 403,6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1 403,6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1 403,6</w:t>
            </w:r>
          </w:p>
        </w:tc>
      </w:tr>
      <w:tr w:rsidR="00CA254C" w:rsidTr="00CA254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A254C" w:rsidRDefault="00CA254C" w:rsidP="006468DE">
            <w:pPr>
              <w:jc w:val="center"/>
            </w:pPr>
            <w:r>
              <w:t xml:space="preserve">2 02 30024 04 0016 150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A254C" w:rsidRDefault="00CA254C" w:rsidP="006468DE">
            <w:r>
              <w:t>Cубвенции бюджетам городских округов области на 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268 808,7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278 485,8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288 232,8</w:t>
            </w:r>
          </w:p>
        </w:tc>
      </w:tr>
      <w:tr w:rsidR="00CA254C" w:rsidTr="00CA254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A254C" w:rsidRDefault="00CA254C" w:rsidP="006468DE">
            <w:pPr>
              <w:jc w:val="center"/>
            </w:pPr>
            <w:r>
              <w:t xml:space="preserve">2 02 30024 04 0027 150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A254C" w:rsidRDefault="00CA254C" w:rsidP="006468DE">
            <w: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106 677,7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81 028,1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81 028,1</w:t>
            </w:r>
          </w:p>
        </w:tc>
      </w:tr>
      <w:tr w:rsidR="00CA254C" w:rsidTr="00CA254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A254C" w:rsidRDefault="00CA254C" w:rsidP="006468DE">
            <w:pPr>
              <w:jc w:val="center"/>
            </w:pPr>
            <w:r>
              <w:lastRenderedPageBreak/>
              <w:t xml:space="preserve">2 02 30024 04 0028 150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A254C" w:rsidRDefault="00CA254C" w:rsidP="006468DE">
            <w: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21 709,8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21 709,8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21 709,8</w:t>
            </w:r>
          </w:p>
        </w:tc>
      </w:tr>
      <w:tr w:rsidR="00CA254C" w:rsidTr="00CA254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A254C" w:rsidRDefault="00CA254C" w:rsidP="006468DE">
            <w:pPr>
              <w:jc w:val="center"/>
            </w:pPr>
            <w:r>
              <w:t xml:space="preserve">2 02 30024 04 0029 150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A254C" w:rsidRDefault="00CA254C" w:rsidP="006468DE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7 690,0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7 944,6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8 213,7</w:t>
            </w:r>
          </w:p>
        </w:tc>
      </w:tr>
      <w:tr w:rsidR="00CA254C" w:rsidTr="00CA254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A254C" w:rsidRDefault="00CA254C" w:rsidP="006468DE">
            <w:pPr>
              <w:jc w:val="center"/>
            </w:pPr>
            <w:r>
              <w:t xml:space="preserve">2 02 30024 04 0037 150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A254C" w:rsidRDefault="00CA254C" w:rsidP="006468DE">
            <w: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1 851 750,8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1 831 107,1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1 922 073,2</w:t>
            </w:r>
          </w:p>
        </w:tc>
      </w:tr>
      <w:tr w:rsidR="00CA254C" w:rsidTr="00CA254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A254C" w:rsidRDefault="00CA254C" w:rsidP="006468DE">
            <w:pPr>
              <w:jc w:val="center"/>
            </w:pPr>
            <w:r>
              <w:t xml:space="preserve">2 02 30024 04 0038 150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A254C" w:rsidRDefault="00CA254C" w:rsidP="006468DE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631,4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637,2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660,8</w:t>
            </w:r>
          </w:p>
        </w:tc>
      </w:tr>
      <w:tr w:rsidR="00CA254C" w:rsidTr="00CA254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A254C" w:rsidRDefault="00CA254C" w:rsidP="006468DE">
            <w:pPr>
              <w:jc w:val="center"/>
            </w:pPr>
            <w:r>
              <w:t xml:space="preserve">2 02 30024 04 0043 150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A254C" w:rsidRDefault="00CA254C" w:rsidP="006468DE">
            <w:r>
              <w:t>Субвенции бюджетам городских округов области на осуществление органами 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1 753,3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1 753,3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1 753,3</w:t>
            </w:r>
          </w:p>
        </w:tc>
      </w:tr>
      <w:tr w:rsidR="00CA254C" w:rsidTr="00CA254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A254C" w:rsidRDefault="00CA254C" w:rsidP="006468DE">
            <w:pPr>
              <w:jc w:val="center"/>
            </w:pPr>
            <w:r>
              <w:t xml:space="preserve">2 02 40000 00 0000 150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A254C" w:rsidRDefault="00CA254C" w:rsidP="006468DE">
            <w:r>
              <w:t xml:space="preserve">Иные межбюджетные трансферты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1 280 505,8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222 678,8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160 000,0</w:t>
            </w:r>
          </w:p>
        </w:tc>
      </w:tr>
      <w:tr w:rsidR="00CA254C" w:rsidTr="00CA254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A254C" w:rsidRDefault="00CA254C" w:rsidP="006468DE">
            <w:pPr>
              <w:jc w:val="center"/>
            </w:pPr>
            <w:r>
              <w:lastRenderedPageBreak/>
              <w:t xml:space="preserve">2 02 45393 04 0000 150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A254C" w:rsidRDefault="00CA254C" w:rsidP="006468DE">
            <w:r>
              <w:t>Межбюджетные трансферты, передаваемые бюджетам городских округов на 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252 290,0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36 478,8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 </w:t>
            </w:r>
          </w:p>
        </w:tc>
      </w:tr>
      <w:tr w:rsidR="00CA254C" w:rsidTr="00CA254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A254C" w:rsidRDefault="00CA254C" w:rsidP="006468DE">
            <w:pPr>
              <w:jc w:val="center"/>
            </w:pPr>
            <w:r>
              <w:t xml:space="preserve">2 02 45418 04 0000 150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A254C" w:rsidRDefault="00CA254C" w:rsidP="006468DE">
            <w:r>
              <w:t>Межбюджетные трансферты, передаваемые бюджетам городских округов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160 000,0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160 000,0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160 000,0</w:t>
            </w:r>
          </w:p>
        </w:tc>
      </w:tr>
      <w:tr w:rsidR="00CA254C" w:rsidTr="00CA254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A254C" w:rsidRDefault="00CA254C" w:rsidP="006468DE">
            <w:pPr>
              <w:jc w:val="center"/>
            </w:pPr>
            <w:r>
              <w:t xml:space="preserve">2 02 45426 04 0000 150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A254C" w:rsidRDefault="00CA254C" w:rsidP="006468DE">
            <w:r>
              <w:t>Межбюджетные трансферты, передаваемые бюджетам городских округов на реализацию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26 200,0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 </w:t>
            </w:r>
          </w:p>
        </w:tc>
      </w:tr>
      <w:tr w:rsidR="00CA254C" w:rsidTr="00CA254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A254C" w:rsidRDefault="00CA254C" w:rsidP="006468DE">
            <w:pPr>
              <w:jc w:val="center"/>
            </w:pPr>
            <w:r>
              <w:t xml:space="preserve">2 02 49999 04 0006 150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A254C" w:rsidRDefault="00CA254C" w:rsidP="006468DE">
            <w:r>
              <w:t>Межбюджетные трансферты, передаваемые бюджетам городских округов области за счет средств резервного фонда Правительства Саратовской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35 400,0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 </w:t>
            </w:r>
          </w:p>
        </w:tc>
      </w:tr>
      <w:tr w:rsidR="00CA254C" w:rsidTr="00CA254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A254C" w:rsidRDefault="00CA254C" w:rsidP="006468DE">
            <w:pPr>
              <w:jc w:val="center"/>
            </w:pPr>
            <w:r>
              <w:t xml:space="preserve">2 02 49999 04 0021 150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A254C" w:rsidRDefault="00CA254C" w:rsidP="006468DE">
            <w:r>
              <w:t>Межбюджетные трансферты, передаваемые бюджетам городских округов области в целях проведения комплекса мероприятий, направленных на социально - экономическое развитие отдельных территорий области.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787 000,0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 </w:t>
            </w:r>
          </w:p>
        </w:tc>
      </w:tr>
      <w:tr w:rsidR="00CA254C" w:rsidTr="00CA254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A254C" w:rsidRDefault="00CA254C" w:rsidP="006468DE">
            <w:pPr>
              <w:jc w:val="center"/>
            </w:pPr>
            <w:r>
              <w:t xml:space="preserve">2 02 49999 04 0031 150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A254C" w:rsidRDefault="00CA254C" w:rsidP="006468DE">
            <w:r>
              <w:t>Межбюджетные трансферты, передаваемые бюджетам городских округов области на обеспечение мероприятий, связанных с оплатой дополнительных квадратных метров, при переселении граждан из аварийного жилищного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45 815,8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 </w:t>
            </w:r>
          </w:p>
        </w:tc>
      </w:tr>
      <w:tr w:rsidR="00CA254C" w:rsidTr="00CA254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A254C" w:rsidRDefault="00CA254C" w:rsidP="006468DE">
            <w:pPr>
              <w:jc w:val="center"/>
            </w:pPr>
            <w:r>
              <w:t xml:space="preserve">2 18 00000 00 0000 000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CA254C" w:rsidRDefault="00CA254C" w:rsidP="006468DE">
            <w: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7 843,6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 </w:t>
            </w:r>
          </w:p>
        </w:tc>
      </w:tr>
      <w:tr w:rsidR="00CA254C" w:rsidTr="00CA254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A254C" w:rsidRDefault="00CA254C" w:rsidP="006468DE">
            <w:pPr>
              <w:jc w:val="center"/>
            </w:pPr>
            <w:r>
              <w:t xml:space="preserve">2 18 04000 04 0000 150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CA254C" w:rsidRDefault="00CA254C" w:rsidP="006468DE">
            <w: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7 843,6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 </w:t>
            </w:r>
          </w:p>
        </w:tc>
      </w:tr>
      <w:tr w:rsidR="00CA254C" w:rsidTr="00CA254C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A254C" w:rsidRDefault="00CA254C" w:rsidP="006468DE">
            <w:pPr>
              <w:jc w:val="center"/>
            </w:pPr>
            <w:r>
              <w:lastRenderedPageBreak/>
              <w:t xml:space="preserve">2 19 00000 00 0000 000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CA254C" w:rsidRDefault="00CA254C" w:rsidP="006468DE">
            <w: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rPr>
                <w:color w:val="FF0000"/>
              </w:rPr>
              <w:t>-20 258,1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 </w:t>
            </w:r>
          </w:p>
        </w:tc>
      </w:tr>
      <w:tr w:rsidR="00CA254C" w:rsidTr="00CA254C">
        <w:trPr>
          <w:cantSplit/>
        </w:trPr>
        <w:tc>
          <w:tcPr>
            <w:tcW w:w="259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CA254C" w:rsidRDefault="00CA254C" w:rsidP="006468DE">
            <w:pPr>
              <w:jc w:val="center"/>
            </w:pPr>
            <w:r>
              <w:t xml:space="preserve">2 19 00000 04 0000 150 </w:t>
            </w:r>
          </w:p>
        </w:tc>
        <w:tc>
          <w:tcPr>
            <w:tcW w:w="744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A254C" w:rsidRDefault="00CA254C" w:rsidP="006468DE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57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rPr>
                <w:color w:val="FF0000"/>
              </w:rPr>
              <w:t>-20 258,1</w:t>
            </w:r>
          </w:p>
        </w:tc>
        <w:tc>
          <w:tcPr>
            <w:tcW w:w="158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 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 </w:t>
            </w:r>
          </w:p>
        </w:tc>
      </w:tr>
      <w:tr w:rsidR="00CA254C" w:rsidTr="00CA254C">
        <w:trPr>
          <w:cantSplit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54C" w:rsidRDefault="00CA254C" w:rsidP="006468DE">
            <w:r>
              <w:t> 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54C" w:rsidRDefault="00CA254C" w:rsidP="006468DE">
            <w:r>
              <w:t>ВСЕГО: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19 773 915,0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254C" w:rsidRDefault="00CA254C" w:rsidP="006468DE">
            <w:pPr>
              <w:jc w:val="right"/>
            </w:pPr>
            <w:r>
              <w:t>17 557 161,8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54C" w:rsidRDefault="00CA254C" w:rsidP="006468DE">
            <w:pPr>
              <w:jc w:val="right"/>
            </w:pPr>
            <w:r>
              <w:t>17 007 065,2</w:t>
            </w:r>
          </w:p>
        </w:tc>
      </w:tr>
      <w:tr w:rsidR="00CA254C" w:rsidTr="00CA254C">
        <w:trPr>
          <w:cantSplit/>
        </w:trPr>
        <w:tc>
          <w:tcPr>
            <w:tcW w:w="25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54C" w:rsidRDefault="00CA254C" w:rsidP="006468DE">
            <w:r>
              <w:t xml:space="preserve">  </w:t>
            </w: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54C" w:rsidRDefault="00CA254C" w:rsidP="006468DE"/>
        </w:tc>
        <w:tc>
          <w:tcPr>
            <w:tcW w:w="15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54C" w:rsidRDefault="00CA254C" w:rsidP="006468DE"/>
        </w:tc>
        <w:tc>
          <w:tcPr>
            <w:tcW w:w="3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54C" w:rsidRDefault="00CA254C" w:rsidP="006468DE"/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54C" w:rsidRDefault="00CA254C" w:rsidP="006468DE"/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54C" w:rsidRDefault="00CA254C" w:rsidP="006468DE"/>
        </w:tc>
      </w:tr>
      <w:tr w:rsidR="00CA254C" w:rsidTr="00CA254C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54C" w:rsidRDefault="00CA254C" w:rsidP="006468DE">
            <w:r>
              <w:t xml:space="preserve">  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54C" w:rsidRDefault="00CA254C" w:rsidP="006468DE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54C" w:rsidRDefault="00CA254C" w:rsidP="006468DE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54C" w:rsidRDefault="00CA254C" w:rsidP="006468DE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54C" w:rsidRDefault="00CA254C" w:rsidP="006468DE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254C" w:rsidRDefault="00CA254C" w:rsidP="006468DE"/>
        </w:tc>
      </w:tr>
    </w:tbl>
    <w:p w:rsidR="00CA254C" w:rsidRPr="00D50342" w:rsidRDefault="00CA254C" w:rsidP="00CA254C"/>
    <w:p w:rsidR="00E2598B" w:rsidRPr="00CA254C" w:rsidRDefault="00E2598B" w:rsidP="00CA254C"/>
    <w:sectPr w:rsidR="00E2598B" w:rsidRPr="00CA254C" w:rsidSect="00CA254C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5924" w:rsidRDefault="008D5924" w:rsidP="00CA254C">
      <w:r>
        <w:separator/>
      </w:r>
    </w:p>
  </w:endnote>
  <w:endnote w:type="continuationSeparator" w:id="1">
    <w:p w:rsidR="008D5924" w:rsidRDefault="008D5924" w:rsidP="00CA25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5924" w:rsidRDefault="008D5924" w:rsidP="00CA254C">
      <w:r>
        <w:separator/>
      </w:r>
    </w:p>
  </w:footnote>
  <w:footnote w:type="continuationSeparator" w:id="1">
    <w:p w:rsidR="008D5924" w:rsidRDefault="008D5924" w:rsidP="00CA25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254C" w:rsidRDefault="009C6927" w:rsidP="00167A3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A254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A254C" w:rsidRDefault="00CA254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254C" w:rsidRDefault="009C6927" w:rsidP="00167A3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A254C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B3C53">
      <w:rPr>
        <w:rStyle w:val="a7"/>
        <w:noProof/>
      </w:rPr>
      <w:t>10</w:t>
    </w:r>
    <w:r>
      <w:rPr>
        <w:rStyle w:val="a7"/>
      </w:rPr>
      <w:fldChar w:fldCharType="end"/>
    </w:r>
  </w:p>
  <w:p w:rsidR="00CA254C" w:rsidRDefault="00CA254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/>
  <w:rsids>
    <w:rsidRoot w:val="00CA254C"/>
    <w:rsid w:val="0021668B"/>
    <w:rsid w:val="002223DB"/>
    <w:rsid w:val="002C3F39"/>
    <w:rsid w:val="002D636C"/>
    <w:rsid w:val="003B3A46"/>
    <w:rsid w:val="006808C6"/>
    <w:rsid w:val="008D5924"/>
    <w:rsid w:val="009C6927"/>
    <w:rsid w:val="00A24CAF"/>
    <w:rsid w:val="00B912FD"/>
    <w:rsid w:val="00BC1F92"/>
    <w:rsid w:val="00CA254C"/>
    <w:rsid w:val="00DB3C53"/>
    <w:rsid w:val="00E2598B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A254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A254C"/>
  </w:style>
  <w:style w:type="paragraph" w:styleId="a5">
    <w:name w:val="footer"/>
    <w:basedOn w:val="a"/>
    <w:link w:val="a6"/>
    <w:uiPriority w:val="99"/>
    <w:semiHidden/>
    <w:unhideWhenUsed/>
    <w:rsid w:val="00CA254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A254C"/>
  </w:style>
  <w:style w:type="character" w:styleId="a7">
    <w:name w:val="page number"/>
    <w:basedOn w:val="a0"/>
    <w:uiPriority w:val="99"/>
    <w:semiHidden/>
    <w:unhideWhenUsed/>
    <w:rsid w:val="00CA25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MKIN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1</TotalTime>
  <Pages>10</Pages>
  <Words>2798</Words>
  <Characters>15951</Characters>
  <Application>Microsoft Office Word</Application>
  <DocSecurity>0</DocSecurity>
  <Lines>132</Lines>
  <Paragraphs>37</Paragraphs>
  <ScaleCrop>false</ScaleCrop>
  <Company/>
  <LinksUpToDate>false</LinksUpToDate>
  <CharactersWithSpaces>18712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SimkinaTU</dc:creator>
  <cp:lastModifiedBy>AcstVS</cp:lastModifiedBy>
  <cp:revision>3</cp:revision>
  <dcterms:created xsi:type="dcterms:W3CDTF">2020-05-20T12:39:00Z</dcterms:created>
  <dcterms:modified xsi:type="dcterms:W3CDTF">2020-05-28T06:43:00Z</dcterms:modified>
</cp:coreProperties>
</file>